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EDC" w:rsidRDefault="00E63EDC" w:rsidP="00E63EDC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FORTH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E63EDC" w:rsidRDefault="00E63EDC" w:rsidP="00E63EDC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E63EDC" w:rsidRDefault="00E63EDC" w:rsidP="00E63EDC">
      <w:pPr>
        <w:pStyle w:val="Body"/>
        <w:rPr>
          <w:rFonts w:ascii="Times New Roman" w:hAnsi="Times New Roman"/>
          <w:sz w:val="24"/>
          <w:szCs w:val="24"/>
        </w:rPr>
      </w:pPr>
    </w:p>
    <w:p w:rsidR="00E63EDC" w:rsidRDefault="00E63EDC" w:rsidP="00E63EDC">
      <w:pPr>
        <w:pStyle w:val="Body"/>
        <w:rPr>
          <w:rFonts w:ascii="Times New Roman" w:hAnsi="Times New Roman"/>
          <w:sz w:val="24"/>
          <w:szCs w:val="24"/>
        </w:rPr>
      </w:pPr>
    </w:p>
    <w:p w:rsidR="00E63EDC" w:rsidRDefault="00E63EDC" w:rsidP="00E63E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E63EDC" w:rsidRDefault="00E63EDC" w:rsidP="00E63E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E63EDC" w:rsidRDefault="00E63EDC" w:rsidP="00E63E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63EDC" w:rsidRDefault="00E63EDC" w:rsidP="00E63ED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63EDC" w:rsidRDefault="00E63EDC" w:rsidP="00E63EDC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E63E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EDC" w:rsidRDefault="00E63EDC" w:rsidP="00E71FC3">
      <w:pPr>
        <w:spacing w:after="0" w:line="240" w:lineRule="auto"/>
      </w:pPr>
      <w:r>
        <w:separator/>
      </w:r>
    </w:p>
  </w:endnote>
  <w:endnote w:type="continuationSeparator" w:id="0">
    <w:p w:rsidR="00E63EDC" w:rsidRDefault="00E63E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EDC" w:rsidRDefault="00E63EDC" w:rsidP="00E71FC3">
      <w:pPr>
        <w:spacing w:after="0" w:line="240" w:lineRule="auto"/>
      </w:pPr>
      <w:r>
        <w:separator/>
      </w:r>
    </w:p>
  </w:footnote>
  <w:footnote w:type="continuationSeparator" w:id="0">
    <w:p w:rsidR="00E63EDC" w:rsidRDefault="00E63E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DC"/>
    <w:rsid w:val="001A7C09"/>
    <w:rsid w:val="00577BD5"/>
    <w:rsid w:val="00656CBA"/>
    <w:rsid w:val="006A1F77"/>
    <w:rsid w:val="00733BE7"/>
    <w:rsid w:val="00AB52E8"/>
    <w:rsid w:val="00B16D3F"/>
    <w:rsid w:val="00BB41AC"/>
    <w:rsid w:val="00E63E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C72EF3-A23C-4D20-8388-B46E466CB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E63E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2017-05-29T21:31:00Z</dcterms:created>
  <dcterms:modified xsi:type="dcterms:W3CDTF">2017-05-29T21:32:00Z</dcterms:modified>
</cp:coreProperties>
</file>